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3773B" w14:textId="77777777" w:rsidR="008F5708" w:rsidRDefault="008F5708" w:rsidP="008F5708">
      <w:pPr>
        <w:pStyle w:val="NoSpacing"/>
      </w:pPr>
      <w:r>
        <w:rPr>
          <w:u w:val="single"/>
        </w:rPr>
        <w:t>Robert FERROUR</w:t>
      </w:r>
      <w:r>
        <w:t xml:space="preserve">    </w:t>
      </w:r>
      <w:proofErr w:type="gramStart"/>
      <w:r>
        <w:t xml:space="preserve">   (</w:t>
      </w:r>
      <w:proofErr w:type="gramEnd"/>
      <w:r>
        <w:t>fl.1447-52)</w:t>
      </w:r>
    </w:p>
    <w:p w14:paraId="6851E886" w14:textId="77777777" w:rsidR="008F5708" w:rsidRDefault="008F5708" w:rsidP="008F5708">
      <w:pPr>
        <w:pStyle w:val="NoSpacing"/>
      </w:pPr>
      <w:r>
        <w:t>of Merton College, Oxford University.</w:t>
      </w:r>
    </w:p>
    <w:p w14:paraId="29525192" w14:textId="77777777" w:rsidR="008F5708" w:rsidRDefault="008F5708" w:rsidP="008F5708">
      <w:pPr>
        <w:pStyle w:val="NoSpacing"/>
      </w:pPr>
    </w:p>
    <w:p w14:paraId="56100F4D" w14:textId="77777777" w:rsidR="008F5708" w:rsidRDefault="008F5708" w:rsidP="008F5708">
      <w:pPr>
        <w:pStyle w:val="NoSpacing"/>
      </w:pPr>
    </w:p>
    <w:p w14:paraId="4127DED4" w14:textId="77777777" w:rsidR="008F5708" w:rsidRDefault="008F5708" w:rsidP="008F5708">
      <w:pPr>
        <w:pStyle w:val="NoSpacing"/>
      </w:pPr>
      <w:r>
        <w:tab/>
        <w:t>1447</w:t>
      </w:r>
      <w:r>
        <w:tab/>
        <w:t>He became a Fellow.</w:t>
      </w:r>
    </w:p>
    <w:p w14:paraId="319C4D66" w14:textId="77777777" w:rsidR="008F5708" w:rsidRDefault="008F5708" w:rsidP="008F5708">
      <w:pPr>
        <w:pStyle w:val="NoSpacing"/>
      </w:pPr>
      <w:r>
        <w:tab/>
      </w:r>
      <w:r>
        <w:tab/>
        <w:t>(“Memorials of Merton College, with Biographical Notices of the Wardens and</w:t>
      </w:r>
    </w:p>
    <w:p w14:paraId="5452087D" w14:textId="77777777" w:rsidR="008F5708" w:rsidRDefault="008F5708" w:rsidP="008F5708">
      <w:pPr>
        <w:pStyle w:val="NoSpacing"/>
        <w:ind w:left="1440"/>
      </w:pPr>
      <w:r>
        <w:t xml:space="preserve">Fellows” by Hon. George </w:t>
      </w:r>
      <w:proofErr w:type="spellStart"/>
      <w:proofErr w:type="gramStart"/>
      <w:r>
        <w:t>C.Brodrick</w:t>
      </w:r>
      <w:proofErr w:type="spellEnd"/>
      <w:proofErr w:type="gramEnd"/>
      <w:r>
        <w:t>, printed for the Oxford Historical at the</w:t>
      </w:r>
    </w:p>
    <w:p w14:paraId="6A1C735B" w14:textId="77777777" w:rsidR="008F5708" w:rsidRDefault="008F5708" w:rsidP="008F5708">
      <w:pPr>
        <w:pStyle w:val="NoSpacing"/>
        <w:ind w:left="720" w:firstLine="720"/>
      </w:pPr>
      <w:proofErr w:type="spellStart"/>
      <w:r>
        <w:t>Clarenden</w:t>
      </w:r>
      <w:proofErr w:type="spellEnd"/>
      <w:r>
        <w:t xml:space="preserve"> Press, 1885 p.236)</w:t>
      </w:r>
    </w:p>
    <w:p w14:paraId="608262FE" w14:textId="77777777" w:rsidR="008F5708" w:rsidRDefault="008F5708" w:rsidP="008F5708">
      <w:pPr>
        <w:pStyle w:val="NoSpacing"/>
      </w:pPr>
      <w:r>
        <w:tab/>
        <w:t>1448</w:t>
      </w:r>
      <w:r>
        <w:tab/>
        <w:t xml:space="preserve">He </w:t>
      </w:r>
      <w:proofErr w:type="gramStart"/>
      <w:r>
        <w:t>supplicated</w:t>
      </w:r>
      <w:proofErr w:type="gramEnd"/>
      <w:r>
        <w:t xml:space="preserve"> for permission to read two books.    (ibid.)</w:t>
      </w:r>
    </w:p>
    <w:p w14:paraId="051C8A8F" w14:textId="77777777" w:rsidR="008F5708" w:rsidRDefault="008F5708" w:rsidP="008F5708">
      <w:pPr>
        <w:pStyle w:val="NoSpacing"/>
      </w:pPr>
      <w:r>
        <w:tab/>
        <w:t>1452</w:t>
      </w:r>
      <w:r>
        <w:tab/>
        <w:t>Principal of Nun Hall.   (ibid.)</w:t>
      </w:r>
    </w:p>
    <w:p w14:paraId="32FC5316" w14:textId="77777777" w:rsidR="008F5708" w:rsidRDefault="008F5708" w:rsidP="008F5708">
      <w:pPr>
        <w:pStyle w:val="NoSpacing"/>
      </w:pPr>
    </w:p>
    <w:p w14:paraId="150C433E" w14:textId="77777777" w:rsidR="008F5708" w:rsidRDefault="008F5708" w:rsidP="008F5708">
      <w:pPr>
        <w:pStyle w:val="NoSpacing"/>
      </w:pPr>
    </w:p>
    <w:p w14:paraId="127C699C" w14:textId="77777777" w:rsidR="008F5708" w:rsidRDefault="008F5708" w:rsidP="008F5708">
      <w:pPr>
        <w:pStyle w:val="NoSpacing"/>
      </w:pPr>
      <w:r>
        <w:t>27 January 2025</w:t>
      </w:r>
    </w:p>
    <w:p w14:paraId="13E3559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47D73" w14:textId="77777777" w:rsidR="008F5708" w:rsidRDefault="008F5708" w:rsidP="009139A6">
      <w:r>
        <w:separator/>
      </w:r>
    </w:p>
  </w:endnote>
  <w:endnote w:type="continuationSeparator" w:id="0">
    <w:p w14:paraId="3E1C3FD7" w14:textId="77777777" w:rsidR="008F5708" w:rsidRDefault="008F57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17F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2A16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657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A6D61" w14:textId="77777777" w:rsidR="008F5708" w:rsidRDefault="008F5708" w:rsidP="009139A6">
      <w:r>
        <w:separator/>
      </w:r>
    </w:p>
  </w:footnote>
  <w:footnote w:type="continuationSeparator" w:id="0">
    <w:p w14:paraId="716B8C87" w14:textId="77777777" w:rsidR="008F5708" w:rsidRDefault="008F57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14A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1B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D79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708"/>
    <w:rsid w:val="000666E0"/>
    <w:rsid w:val="00163462"/>
    <w:rsid w:val="002510B7"/>
    <w:rsid w:val="00270799"/>
    <w:rsid w:val="005C130B"/>
    <w:rsid w:val="00826F5C"/>
    <w:rsid w:val="008F5708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195A1"/>
  <w15:chartTrackingRefBased/>
  <w15:docId w15:val="{A369D752-F16B-4CE2-9049-D8E35252B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2025-03-09T20:54:00Z</dcterms:created>
  <dcterms:modified xsi:type="dcterms:W3CDTF">2025-03-09T20:54:00Z</dcterms:modified>
</cp:coreProperties>
</file>